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pPr w:leftFromText="180" w:rightFromText="180" w:vertAnchor="text" w:horzAnchor="page" w:tblpX="993" w:tblpY="32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6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6507480" cy="2283460"/>
                      <wp:effectExtent l="0" t="0" r="0" b="254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07480" cy="22834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10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TITLE PAGE</w:t>
                                  </w:r>
                                </w:p>
                                <w:p>
                                  <w:pPr>
                                    <w:pStyle w:val="10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color w:val="282660" w:themeColor="text2"/>
                                      <w:sz w:val="96"/>
                                      <w:szCs w:val="40"/>
                                      <w:lang w:val="id-ID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TEMPLATE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179.8pt;width:512.4pt;" filled="f" stroked="f" coordsize="21600,21600" o:gfxdata="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IuQYi2AAAAAYBAAAPAAAAAAAAAAEA&#10;IAAAACIAAABkcnMvZG93bnJldi54bWxQSwECFAAUAAAACACHTuJAWdVqKQ8CAAAYBAAADgAAAAAA&#10;AAABACAAAAAnAQAAZHJzL2Uyb0RvYy54bWxQSwUGAAAAAAYABgBZAQAAq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Times New Roman" w:hAnsi="Times New Roman" w:cs="Times New Roman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Times New Roman" w:hAnsi="Times New Roman" w:cs="Times New Roman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282660" w:themeColor="text2"/>
                                <w:sz w:val="96"/>
                                <w:szCs w:val="40"/>
                                <w:lang w:val="id-ID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5138420" cy="746760"/>
                      <wp:effectExtent l="0" t="0" r="0" b="0"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38670" cy="7469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"/>
                                    <w:rPr>
                                      <w:color w:val="282660" w:themeColor="text2"/>
                                      <w:sz w:val="56"/>
                                      <w:szCs w:val="21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:sz w:val="56"/>
                                      <w:szCs w:val="21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subtitle text here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58.8pt;width:404.6pt;" filled="f" stroked="f" coordsize="21600,21600" o:gfxdata="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Ce89rXAAAABQEAAA8AAAAAAAAAAQAg&#10;AAAAIgAAAGRycy9kb3ducmV2LnhtbFBLAQIUABQAAAAIAIdO4kBSPJqgDwIAABcEAAAOAAAAAAAA&#10;AAEAIAAAACYBAABkcnMvZTJvRG9jLnhtbFBLBQYAAAAABgAGAFkBAACn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9"/>
                              <w:rPr>
                                <w:color w:val="282660" w:themeColor="text2"/>
                                <w:sz w:val="56"/>
                                <w:szCs w:val="21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:sz w:val="56"/>
                                <w:szCs w:val="21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subtitle text here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4" w:hRule="atLeast"/>
        </w:trPr>
        <w:tc>
          <w:tcPr>
            <w:tcW w:w="8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2841625" cy="469265"/>
                      <wp:effectExtent l="0" t="0" r="0" b="6985"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2054" cy="46955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bookmarkStart w:id="0" w:name="_Toc501102093"/>
                                  <w: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Company Name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36.95pt;width:223.75pt;" filled="f" stroked="f" coordsize="21600,21600" o:gfxdata="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W8PJnXAAAABAEAAA8AAAAAAAAAAQAg&#10;AAAAIgAAAGRycy9kb3ducmV2LnhtbFBLAQIUABQAAAAIAIdO4kDj83u5DwIAABcEAAAOAAAAAAAA&#10;AAEAIAAAACYBAABkcnMvZTJvRG9jLnhtbFBLBQYAAAAABgAGAFkBAACn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bookmarkStart w:id="0" w:name="_Toc501102093"/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  <w:p>
            <w:pP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2524125" cy="605155"/>
                      <wp:effectExtent l="0" t="0" r="0" b="4445"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24259" cy="605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Street Address</w:t>
                                  </w:r>
                                </w:p>
                                <w:p>
                                  <w:pP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City, ST ZIP Code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47.65pt;width:198.75pt;" filled="f" stroked="f" coordsize="21600,21600" o:gfxdata="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vhUpzXAAAABAEAAA8AAAAAAAAAAQAg&#10;AAAAIgAAAGRycy9kb3ducmV2LnhtbFBLAQIUABQAAAAIAIdO4kBtO1kODwIAABcEAAAOAAAAAAAA&#10;AAEAIAAAACYBAABkcnMvZTJvRG9jLnhtbFBLBQYAAAAABgAGAFkBAACn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  <w:r>
              <w:rPr>
                <w:color w:val="282660" w:themeColor="text2"/>
                <w14:textFill>
                  <w14:solidFill>
                    <w14:schemeClr w14:val="tx2"/>
                  </w14:solidFill>
                </w14:textFill>
              </w:rPr>
              <mc:AlternateContent>
                <mc:Choice Requires="wps">
                  <w:drawing>
                    <wp:inline distT="0" distB="0" distL="0" distR="0">
                      <wp:extent cx="2214880" cy="605155"/>
                      <wp:effectExtent l="0" t="0" r="0" b="4445"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5166" cy="6051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Phone</w:t>
                                  </w:r>
                                </w:p>
                                <w:p>
                                  <w:pP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282660" w:themeColor="text2"/>
                                      <w14:textFill>
                                        <w14:solidFill>
                                          <w14:schemeClr w14:val="tx2"/>
                                        </w14:solidFill>
                                      </w14:textFill>
                                    </w:rPr>
                                    <w:t>Email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o:spid="_x0000_s1026" o:spt="202" type="#_x0000_t202" style="height:47.65pt;width:174.4pt;" filled="f" stroked="f" coordsize="21600,21600" o:gfxdata="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pIg7C1gAAAAQBAAAPAAAAAAAAAAEAIAAA&#10;ACIAAABkcnMvZG93bnJldi54bWxQSwECFAAUAAAACACHTuJALgytUw4CAAAZBAAADgAAAAAAAAAB&#10;ACAAAAAlAQAAZHJzL2Uyb0RvYy54bWxQSwUGAAAAAAYABgBZAQAAp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v:textbox>
                      <w10:wrap type="none"/>
                      <w10:anchorlock/>
                    </v:shape>
                  </w:pict>
                </mc:Fallback>
              </mc:AlternateContent>
            </w:r>
          </w:p>
        </w:tc>
      </w:tr>
    </w:tbl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3002280" cy="10256520"/>
                <wp:effectExtent l="0" t="0" r="762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2280" cy="1025652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36pt;height:807.6pt;width:236.4pt;mso-position-horizontal:left;mso-position-horizontal-relative:page;z-index:-251655168;v-text-anchor:middle;mso-width-relative:page;mso-height-relative:page;" fillcolor="#615DBF [1951]" filled="t" stroked="f" coordsize="21600,21600" o:gfxdata="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Hm9gi2QAA&#10;AAkBAAAPAAAAAAAAAAEAIAAAACIAAABkcnMvZG93bnJldi54bWxQSwECFAAUAAAACACHTuJANv/u&#10;KFYCAACkBAAADgAAAAAAAAABACAAAAAoAQAAZHJzL2Uyb0RvYy54bWxQSwUGAAAAAAYABgBZAQAA&#10;8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293B83"/>
    <w:rsid w:val="004B7E44"/>
    <w:rsid w:val="004D5252"/>
    <w:rsid w:val="004F2B86"/>
    <w:rsid w:val="005A718F"/>
    <w:rsid w:val="006A3CE7"/>
    <w:rsid w:val="007516CF"/>
    <w:rsid w:val="008B33BC"/>
    <w:rsid w:val="008F2848"/>
    <w:rsid w:val="009120E9"/>
    <w:rsid w:val="00945900"/>
    <w:rsid w:val="009C396C"/>
    <w:rsid w:val="00AE0E2C"/>
    <w:rsid w:val="00B572B4"/>
    <w:rsid w:val="00DB26A7"/>
    <w:rsid w:val="00E76CAD"/>
    <w:rsid w:val="00E94B5F"/>
    <w:rsid w:val="5DE55F28"/>
    <w:rsid w:val="77A8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14</Characters>
  <Lines>1</Lines>
  <Paragraphs>1</Paragraphs>
  <TotalTime>56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2020-06-19T02:17:00Z</dcterms:created>
  <dc:creator>Toshiba</dc:creator>
  <cp:lastModifiedBy>Maya</cp:lastModifiedBy>
  <dcterms:modified xsi:type="dcterms:W3CDTF">2020-09-25T06:23:07Z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